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E4A9" w14:textId="630CCCFB" w:rsidR="00284C48" w:rsidRPr="00F3765B" w:rsidRDefault="001E5732" w:rsidP="00F3765B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65B">
        <w:rPr>
          <w:rFonts w:ascii="Times New Roman" w:hAnsi="Times New Roman" w:cs="Times New Roman"/>
          <w:b/>
          <w:sz w:val="24"/>
          <w:szCs w:val="24"/>
        </w:rPr>
        <w:t xml:space="preserve">Training </w:t>
      </w:r>
      <w:r w:rsidR="00BF0D97" w:rsidRPr="00F3765B">
        <w:rPr>
          <w:rFonts w:ascii="Times New Roman" w:hAnsi="Times New Roman" w:cs="Times New Roman"/>
          <w:b/>
          <w:sz w:val="24"/>
          <w:szCs w:val="24"/>
        </w:rPr>
        <w:t>Goal/</w:t>
      </w:r>
      <w:r w:rsidRPr="00F3765B">
        <w:rPr>
          <w:rFonts w:ascii="Times New Roman" w:hAnsi="Times New Roman" w:cs="Times New Roman"/>
          <w:b/>
          <w:sz w:val="24"/>
          <w:szCs w:val="24"/>
        </w:rPr>
        <w:t>Action</w:t>
      </w:r>
      <w:r w:rsidR="00AD7FC7" w:rsidRPr="00F3765B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F3765B">
        <w:rPr>
          <w:rFonts w:ascii="Times New Roman" w:hAnsi="Times New Roman" w:cs="Times New Roman"/>
          <w:b/>
          <w:sz w:val="24"/>
          <w:szCs w:val="24"/>
        </w:rPr>
        <w:t>lan Form</w:t>
      </w:r>
    </w:p>
    <w:p w14:paraId="4660C4F2" w14:textId="7D897BFB" w:rsidR="001E5732" w:rsidRPr="00F3765B" w:rsidRDefault="001E5732" w:rsidP="001E5732">
      <w:pPr>
        <w:spacing w:line="480" w:lineRule="auto"/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 xml:space="preserve">Name: </w:t>
      </w:r>
      <w:r w:rsidRPr="00F3765B">
        <w:rPr>
          <w:rFonts w:ascii="Times New Roman" w:hAnsi="Times New Roman" w:cs="Times New Roman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bookmarkStart w:id="0" w:name="_GoBack"/>
      <w:bookmarkEnd w:id="0"/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</w:p>
    <w:p w14:paraId="641E8B4A" w14:textId="2E2E6EE3" w:rsidR="00AD7FC7" w:rsidRPr="00F3765B" w:rsidRDefault="001E5732" w:rsidP="001E5732">
      <w:pPr>
        <w:spacing w:line="480" w:lineRule="auto"/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 xml:space="preserve">Training Topic: </w:t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</w:p>
    <w:p w14:paraId="65EDB446" w14:textId="5ED678A9" w:rsidR="001E5732" w:rsidRPr="00F3765B" w:rsidRDefault="001E5732" w:rsidP="00AD7FC7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>Date:</w:t>
      </w:r>
      <w:r w:rsidRPr="00F3765B">
        <w:rPr>
          <w:rFonts w:ascii="Times New Roman" w:hAnsi="Times New Roman" w:cs="Times New Roman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  <w:r w:rsidRPr="00F3765B">
        <w:rPr>
          <w:rFonts w:ascii="Times New Roman" w:hAnsi="Times New Roman" w:cs="Times New Roman"/>
          <w:u w:val="single"/>
        </w:rPr>
        <w:tab/>
      </w:r>
    </w:p>
    <w:p w14:paraId="0E8DFC3E" w14:textId="77777777" w:rsidR="001E5732" w:rsidRPr="00F3765B" w:rsidRDefault="001E5732" w:rsidP="00AD7FC7">
      <w:pPr>
        <w:rPr>
          <w:rFonts w:ascii="Times New Roman" w:hAnsi="Times New Roman" w:cs="Times New Roman"/>
        </w:rPr>
      </w:pPr>
    </w:p>
    <w:p w14:paraId="02D27485" w14:textId="77777777" w:rsidR="00AD7FC7" w:rsidRPr="00F3765B" w:rsidRDefault="00AD7FC7" w:rsidP="00AD7FC7">
      <w:pPr>
        <w:rPr>
          <w:rFonts w:ascii="Times New Roman" w:hAnsi="Times New Roman" w:cs="Times New Roman"/>
          <w:b/>
        </w:rPr>
      </w:pPr>
      <w:r w:rsidRPr="00F3765B">
        <w:rPr>
          <w:rFonts w:ascii="Times New Roman" w:hAnsi="Times New Roman" w:cs="Times New Roman"/>
          <w:b/>
        </w:rPr>
        <w:t>Goal Achievement Plan:</w:t>
      </w:r>
    </w:p>
    <w:p w14:paraId="5ECCD59A" w14:textId="77777777" w:rsidR="00AD7FC7" w:rsidRPr="00F3765B" w:rsidRDefault="00AD7FC7" w:rsidP="00AD7FC7">
      <w:pPr>
        <w:rPr>
          <w:rFonts w:ascii="Times New Roman" w:hAnsi="Times New Roman" w:cs="Times New Roman"/>
          <w:b/>
        </w:rPr>
      </w:pPr>
    </w:p>
    <w:p w14:paraId="732B5321" w14:textId="023C2CCB" w:rsidR="00AD7FC7" w:rsidRPr="00F3765B" w:rsidRDefault="00AD7FC7" w:rsidP="00AD7FC7">
      <w:pPr>
        <w:rPr>
          <w:rFonts w:ascii="Times New Roman" w:hAnsi="Times New Roman" w:cs="Times New Roman"/>
          <w:b/>
        </w:rPr>
      </w:pPr>
      <w:r w:rsidRPr="00F3765B">
        <w:rPr>
          <w:rFonts w:ascii="Times New Roman" w:hAnsi="Times New Roman" w:cs="Times New Roman"/>
          <w:b/>
        </w:rPr>
        <w:t>Goal:</w:t>
      </w:r>
      <w:r w:rsidRPr="00F3765B">
        <w:rPr>
          <w:rFonts w:ascii="Times New Roman" w:hAnsi="Times New Roman" w:cs="Times New Roman"/>
        </w:rPr>
        <w:t xml:space="preserve"> </w:t>
      </w:r>
      <w:r w:rsidRPr="00F3765B">
        <w:rPr>
          <w:rFonts w:ascii="Times New Roman" w:hAnsi="Times New Roman" w:cs="Times New Roman"/>
          <w:i/>
        </w:rPr>
        <w:t xml:space="preserve">What would I like to accomplish, do more of, do less of, or to change based on what I learned </w:t>
      </w:r>
      <w:r w:rsidR="00BF0D97" w:rsidRPr="00F3765B">
        <w:rPr>
          <w:rFonts w:ascii="Times New Roman" w:hAnsi="Times New Roman" w:cs="Times New Roman"/>
          <w:i/>
        </w:rPr>
        <w:t>in the training session</w:t>
      </w:r>
      <w:r w:rsidRPr="00F3765B">
        <w:rPr>
          <w:rFonts w:ascii="Times New Roman" w:hAnsi="Times New Roman" w:cs="Times New Roman"/>
          <w:i/>
        </w:rPr>
        <w:t xml:space="preserve">? </w:t>
      </w:r>
      <w:r w:rsidRPr="00F3765B">
        <w:rPr>
          <w:rFonts w:ascii="Times New Roman" w:hAnsi="Times New Roman" w:cs="Times New Roman"/>
        </w:rPr>
        <w:tab/>
      </w:r>
      <w:r w:rsidRPr="00F3765B">
        <w:rPr>
          <w:rFonts w:ascii="Times New Roman" w:hAnsi="Times New Roman" w:cs="Times New Roman"/>
          <w:b/>
        </w:rPr>
        <w:t xml:space="preserve">Target date to achieve this goal: </w:t>
      </w:r>
      <w:r w:rsidRPr="00F3765B">
        <w:rPr>
          <w:rFonts w:ascii="Times New Roman" w:hAnsi="Times New Roman" w:cs="Times New Roman"/>
          <w:b/>
          <w:u w:val="single"/>
        </w:rPr>
        <w:tab/>
      </w:r>
      <w:r w:rsidRPr="00F3765B">
        <w:rPr>
          <w:rFonts w:ascii="Times New Roman" w:hAnsi="Times New Roman" w:cs="Times New Roman"/>
          <w:b/>
          <w:u w:val="single"/>
        </w:rPr>
        <w:tab/>
      </w:r>
      <w:r w:rsidRPr="00F3765B">
        <w:rPr>
          <w:rFonts w:ascii="Times New Roman" w:hAnsi="Times New Roman" w:cs="Times New Roman"/>
          <w:b/>
          <w:u w:val="single"/>
        </w:rPr>
        <w:tab/>
      </w:r>
      <w:r w:rsidRPr="00F3765B">
        <w:rPr>
          <w:rFonts w:ascii="Times New Roman" w:hAnsi="Times New Roman" w:cs="Times New Roman"/>
          <w:b/>
          <w:u w:val="single"/>
        </w:rPr>
        <w:tab/>
      </w:r>
    </w:p>
    <w:p w14:paraId="60211631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705D43B8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44FBD597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0C3DE37E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3D4CFFE3" w14:textId="77777777" w:rsidR="00AD7FC7" w:rsidRPr="00F3765B" w:rsidRDefault="00AD7FC7" w:rsidP="00AD7FC7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  <w:b/>
        </w:rPr>
        <w:t>Challenges:</w:t>
      </w:r>
      <w:r w:rsidRPr="00F3765B">
        <w:rPr>
          <w:rFonts w:ascii="Times New Roman" w:hAnsi="Times New Roman" w:cs="Times New Roman"/>
        </w:rPr>
        <w:t xml:space="preserve"> </w:t>
      </w:r>
      <w:r w:rsidRPr="00F3765B">
        <w:rPr>
          <w:rFonts w:ascii="Times New Roman" w:hAnsi="Times New Roman" w:cs="Times New Roman"/>
          <w:i/>
        </w:rPr>
        <w:t>What challenges might prevent or delay me from achieving my goal?</w:t>
      </w:r>
    </w:p>
    <w:p w14:paraId="4E017A43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29BC2B2B" w14:textId="77777777" w:rsidR="00AD7FC7" w:rsidRPr="00F3765B" w:rsidRDefault="00AD7FC7" w:rsidP="00AD7FC7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>1.</w:t>
      </w:r>
    </w:p>
    <w:p w14:paraId="32D0C765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0E7E3F11" w14:textId="46445733" w:rsidR="00AD7FC7" w:rsidRPr="00F3765B" w:rsidRDefault="001E5732" w:rsidP="00AD7FC7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 xml:space="preserve">Possible </w:t>
      </w:r>
      <w:r w:rsidR="00AD7FC7" w:rsidRPr="00F3765B">
        <w:rPr>
          <w:rFonts w:ascii="Times New Roman" w:hAnsi="Times New Roman" w:cs="Times New Roman"/>
        </w:rPr>
        <w:t>Solution:</w:t>
      </w:r>
    </w:p>
    <w:p w14:paraId="1C462CB2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4B2D6103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26EF7A58" w14:textId="77777777" w:rsidR="00AD7FC7" w:rsidRPr="00F3765B" w:rsidRDefault="00AD7FC7" w:rsidP="00AD7FC7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>2.</w:t>
      </w:r>
    </w:p>
    <w:p w14:paraId="4C355C08" w14:textId="77777777" w:rsidR="00AD7FC7" w:rsidRPr="00F3765B" w:rsidRDefault="00AD7FC7" w:rsidP="00AD7FC7">
      <w:pPr>
        <w:rPr>
          <w:rFonts w:ascii="Times New Roman" w:hAnsi="Times New Roman" w:cs="Times New Roman"/>
        </w:rPr>
      </w:pPr>
    </w:p>
    <w:p w14:paraId="3618857C" w14:textId="7C312B30" w:rsidR="00AD7FC7" w:rsidRPr="00F3765B" w:rsidRDefault="001E5732" w:rsidP="00AD7FC7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</w:rPr>
        <w:t>Possible S</w:t>
      </w:r>
      <w:r w:rsidR="00AD7FC7" w:rsidRPr="00F3765B">
        <w:rPr>
          <w:rFonts w:ascii="Times New Roman" w:hAnsi="Times New Roman" w:cs="Times New Roman"/>
        </w:rPr>
        <w:t>olution:</w:t>
      </w:r>
    </w:p>
    <w:p w14:paraId="65C5B312" w14:textId="77777777" w:rsidR="00AD7FC7" w:rsidRPr="00F3765B" w:rsidRDefault="00AD7FC7" w:rsidP="00AD7FC7">
      <w:pPr>
        <w:rPr>
          <w:rFonts w:ascii="Times New Roman" w:hAnsi="Times New Roman" w:cs="Times New Roman"/>
          <w:b/>
        </w:rPr>
      </w:pPr>
    </w:p>
    <w:p w14:paraId="6C73AF40" w14:textId="77777777" w:rsidR="00AD7FC7" w:rsidRPr="00F3765B" w:rsidRDefault="00AD7FC7" w:rsidP="00AD7FC7">
      <w:pPr>
        <w:rPr>
          <w:rFonts w:ascii="Times New Roman" w:hAnsi="Times New Roman" w:cs="Times New Roman"/>
          <w:b/>
        </w:rPr>
      </w:pPr>
    </w:p>
    <w:p w14:paraId="6912C082" w14:textId="1BF18C2C" w:rsidR="00AD7FC7" w:rsidRPr="00F3765B" w:rsidRDefault="00AD7FC7" w:rsidP="001E5732">
      <w:pPr>
        <w:rPr>
          <w:rFonts w:ascii="Times New Roman" w:hAnsi="Times New Roman" w:cs="Times New Roman"/>
        </w:rPr>
      </w:pPr>
      <w:r w:rsidRPr="00F3765B">
        <w:rPr>
          <w:rFonts w:ascii="Times New Roman" w:hAnsi="Times New Roman" w:cs="Times New Roman"/>
          <w:b/>
        </w:rPr>
        <w:t>Plan:</w:t>
      </w:r>
      <w:r w:rsidRPr="00F3765B">
        <w:rPr>
          <w:rFonts w:ascii="Times New Roman" w:hAnsi="Times New Roman" w:cs="Times New Roman"/>
        </w:rPr>
        <w:t xml:space="preserve"> </w:t>
      </w:r>
      <w:r w:rsidRPr="00F3765B">
        <w:rPr>
          <w:rFonts w:ascii="Times New Roman" w:hAnsi="Times New Roman" w:cs="Times New Roman"/>
          <w:i/>
        </w:rPr>
        <w:t>What specific action steps will I take to accomplish my goal?</w:t>
      </w:r>
      <w:r w:rsidRPr="00F3765B">
        <w:rPr>
          <w:rFonts w:ascii="Times New Roman" w:hAnsi="Times New Roman" w:cs="Times New Roman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02"/>
        <w:gridCol w:w="1414"/>
        <w:gridCol w:w="1034"/>
      </w:tblGrid>
      <w:tr w:rsidR="00AD7FC7" w:rsidRPr="00F3765B" w14:paraId="6FA924E9" w14:textId="77777777" w:rsidTr="00744B1B">
        <w:tc>
          <w:tcPr>
            <w:tcW w:w="7100" w:type="dxa"/>
          </w:tcPr>
          <w:p w14:paraId="0F702FAB" w14:textId="77777777" w:rsidR="00AD7FC7" w:rsidRPr="00F3765B" w:rsidRDefault="00AD7FC7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3765B">
              <w:rPr>
                <w:rFonts w:ascii="Times New Roman" w:hAnsi="Times New Roman" w:cs="Times New Roman"/>
                <w:b/>
              </w:rPr>
              <w:t>ACTION</w:t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  <w:r w:rsidRPr="00F3765B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433" w:type="dxa"/>
          </w:tcPr>
          <w:p w14:paraId="5DE170EF" w14:textId="77777777" w:rsidR="00AD7FC7" w:rsidRPr="00F3765B" w:rsidRDefault="00AD7FC7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3765B">
              <w:rPr>
                <w:rFonts w:ascii="Times New Roman" w:hAnsi="Times New Roman" w:cs="Times New Roman"/>
                <w:b/>
              </w:rPr>
              <w:t>Target Date</w:t>
            </w:r>
          </w:p>
        </w:tc>
        <w:tc>
          <w:tcPr>
            <w:tcW w:w="1043" w:type="dxa"/>
          </w:tcPr>
          <w:p w14:paraId="2CB67B69" w14:textId="77777777" w:rsidR="00AD7FC7" w:rsidRPr="00F3765B" w:rsidRDefault="00AD7FC7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3765B">
              <w:rPr>
                <w:rFonts w:ascii="Times New Roman" w:hAnsi="Times New Roman" w:cs="Times New Roman"/>
                <w:b/>
              </w:rPr>
              <w:t>Done! √</w:t>
            </w:r>
          </w:p>
        </w:tc>
      </w:tr>
      <w:tr w:rsidR="00AD7FC7" w:rsidRPr="00F3765B" w14:paraId="6570C544" w14:textId="77777777" w:rsidTr="00744B1B">
        <w:tc>
          <w:tcPr>
            <w:tcW w:w="7100" w:type="dxa"/>
            <w:tcBorders>
              <w:bottom w:val="single" w:sz="4" w:space="0" w:color="auto"/>
            </w:tcBorders>
          </w:tcPr>
          <w:p w14:paraId="46FA0092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3765B">
              <w:rPr>
                <w:rFonts w:ascii="Times New Roman" w:hAnsi="Times New Roman" w:cs="Times New Roman"/>
              </w:rPr>
              <w:t>1.</w:t>
            </w:r>
            <w:r w:rsidRPr="00F3765B">
              <w:rPr>
                <w:rFonts w:ascii="Times New Roman" w:hAnsi="Times New Roman" w:cs="Times New Roman"/>
              </w:rPr>
              <w:tab/>
            </w:r>
            <w:r w:rsidRPr="00F3765B">
              <w:rPr>
                <w:rFonts w:ascii="Times New Roman" w:hAnsi="Times New Roman" w:cs="Times New Roman"/>
              </w:rPr>
              <w:tab/>
            </w:r>
            <w:r w:rsidRPr="00F3765B">
              <w:rPr>
                <w:rFonts w:ascii="Times New Roman" w:hAnsi="Times New Roman" w:cs="Times New Roman"/>
              </w:rPr>
              <w:tab/>
            </w:r>
            <w:r w:rsidRPr="00F3765B">
              <w:rPr>
                <w:rFonts w:ascii="Times New Roman" w:hAnsi="Times New Roman" w:cs="Times New Roman"/>
              </w:rPr>
              <w:tab/>
            </w:r>
            <w:r w:rsidRPr="00F3765B">
              <w:rPr>
                <w:rFonts w:ascii="Times New Roman" w:hAnsi="Times New Roman" w:cs="Times New Roman"/>
              </w:rPr>
              <w:tab/>
            </w:r>
            <w:r w:rsidRPr="00F3765B">
              <w:rPr>
                <w:rFonts w:ascii="Times New Roman" w:hAnsi="Times New Roman" w:cs="Times New Roman"/>
              </w:rPr>
              <w:tab/>
            </w:r>
            <w:r w:rsidRPr="00F3765B">
              <w:rPr>
                <w:rFonts w:ascii="Times New Roman" w:hAnsi="Times New Roman" w:cs="Times New Roman"/>
              </w:rPr>
              <w:tab/>
            </w:r>
          </w:p>
          <w:p w14:paraId="7FF4B9AD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6A841D7A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96BC66E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6A8667D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AD7FC7" w:rsidRPr="00F3765B" w14:paraId="2F83BF9F" w14:textId="77777777" w:rsidTr="00744B1B">
        <w:tc>
          <w:tcPr>
            <w:tcW w:w="7100" w:type="dxa"/>
            <w:tcBorders>
              <w:top w:val="single" w:sz="4" w:space="0" w:color="auto"/>
            </w:tcBorders>
          </w:tcPr>
          <w:p w14:paraId="324CA536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3765B">
              <w:rPr>
                <w:rFonts w:ascii="Times New Roman" w:hAnsi="Times New Roman" w:cs="Times New Roman"/>
              </w:rPr>
              <w:t xml:space="preserve">2. </w:t>
            </w:r>
          </w:p>
          <w:p w14:paraId="416AC47C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3800A7E8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C36477A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1960BEC8" w14:textId="77777777" w:rsidR="00AD7FC7" w:rsidRPr="00F3765B" w:rsidRDefault="00AD7FC7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6143A637" w14:textId="6046EAD2" w:rsidR="00252236" w:rsidRPr="00F3765B" w:rsidRDefault="00252236" w:rsidP="001E5732">
      <w:pPr>
        <w:tabs>
          <w:tab w:val="left" w:pos="1328"/>
        </w:tabs>
        <w:rPr>
          <w:rFonts w:ascii="Times New Roman" w:hAnsi="Times New Roman" w:cs="Times New Roman"/>
          <w:b/>
        </w:rPr>
      </w:pPr>
    </w:p>
    <w:sectPr w:rsidR="00252236" w:rsidRPr="00F3765B" w:rsidSect="003D442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0391A" w14:textId="77777777" w:rsidR="000D42CF" w:rsidRDefault="000D42CF" w:rsidP="000125BB">
      <w:r>
        <w:separator/>
      </w:r>
    </w:p>
  </w:endnote>
  <w:endnote w:type="continuationSeparator" w:id="0">
    <w:p w14:paraId="2672DFFC" w14:textId="77777777" w:rsidR="000D42CF" w:rsidRDefault="000D42CF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D5C55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7BFAD9" w14:textId="77777777" w:rsidR="00746AAC" w:rsidRDefault="00746AAC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703C7" w14:textId="2AA053C0" w:rsidR="00746AAC" w:rsidRPr="00F3765B" w:rsidRDefault="00F3765B" w:rsidP="00F3765B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D9399" w14:textId="77777777" w:rsidR="000D42CF" w:rsidRDefault="000D42CF" w:rsidP="000125BB">
      <w:r>
        <w:separator/>
      </w:r>
    </w:p>
  </w:footnote>
  <w:footnote w:type="continuationSeparator" w:id="0">
    <w:p w14:paraId="4A5F0C2C" w14:textId="77777777" w:rsidR="000D42CF" w:rsidRDefault="000D42CF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2AADC" w14:textId="77777777" w:rsidR="005F7D6E" w:rsidRPr="00AD1BE2" w:rsidRDefault="005F7D6E" w:rsidP="005F7D6E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07A9CFF7" wp14:editId="189BF36D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F1A73E" w14:textId="77777777" w:rsidR="005F7D6E" w:rsidRPr="006D64E7" w:rsidRDefault="005F7D6E" w:rsidP="005F7D6E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48CD8B65" w14:textId="38EAB997" w:rsidR="00BA1D58" w:rsidRPr="005F7D6E" w:rsidRDefault="00BA1D58" w:rsidP="005F7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BCEF5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</w:abstractNum>
  <w:abstractNum w:abstractNumId="1" w15:restartNumberingAfterBreak="0">
    <w:nsid w:val="017C0F38"/>
    <w:multiLevelType w:val="hybridMultilevel"/>
    <w:tmpl w:val="2174D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B78"/>
    <w:multiLevelType w:val="hybridMultilevel"/>
    <w:tmpl w:val="63624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7D1A96"/>
    <w:multiLevelType w:val="hybridMultilevel"/>
    <w:tmpl w:val="263C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41DF5"/>
    <w:multiLevelType w:val="hybridMultilevel"/>
    <w:tmpl w:val="F96645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C720A"/>
    <w:multiLevelType w:val="hybridMultilevel"/>
    <w:tmpl w:val="5F4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610EB"/>
    <w:multiLevelType w:val="hybridMultilevel"/>
    <w:tmpl w:val="937EE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1C6C"/>
    <w:multiLevelType w:val="hybridMultilevel"/>
    <w:tmpl w:val="8F9E16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5D34B3"/>
    <w:multiLevelType w:val="hybridMultilevel"/>
    <w:tmpl w:val="ED02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E0F15"/>
    <w:multiLevelType w:val="hybridMultilevel"/>
    <w:tmpl w:val="DBD29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2747B"/>
    <w:multiLevelType w:val="hybridMultilevel"/>
    <w:tmpl w:val="1772E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A131C1"/>
    <w:multiLevelType w:val="hybridMultilevel"/>
    <w:tmpl w:val="60B2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F72F1"/>
    <w:multiLevelType w:val="hybridMultilevel"/>
    <w:tmpl w:val="AF86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B7193"/>
    <w:multiLevelType w:val="hybridMultilevel"/>
    <w:tmpl w:val="BA1AE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4C6729"/>
    <w:multiLevelType w:val="hybridMultilevel"/>
    <w:tmpl w:val="9B42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15"/>
  </w:num>
  <w:num w:numId="12">
    <w:abstractNumId w:val="12"/>
  </w:num>
  <w:num w:numId="13">
    <w:abstractNumId w:val="13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7254"/>
    <w:rsid w:val="000125BB"/>
    <w:rsid w:val="000424C9"/>
    <w:rsid w:val="000C635C"/>
    <w:rsid w:val="000C7660"/>
    <w:rsid w:val="000D42CF"/>
    <w:rsid w:val="00141C96"/>
    <w:rsid w:val="00194126"/>
    <w:rsid w:val="001E5732"/>
    <w:rsid w:val="00252236"/>
    <w:rsid w:val="00284C48"/>
    <w:rsid w:val="002D3DFB"/>
    <w:rsid w:val="003600D5"/>
    <w:rsid w:val="00370669"/>
    <w:rsid w:val="003D7E1F"/>
    <w:rsid w:val="003E77BB"/>
    <w:rsid w:val="003F3D44"/>
    <w:rsid w:val="00461E49"/>
    <w:rsid w:val="004713B1"/>
    <w:rsid w:val="00520C2D"/>
    <w:rsid w:val="005473E2"/>
    <w:rsid w:val="0056379E"/>
    <w:rsid w:val="00590D4A"/>
    <w:rsid w:val="005F7D6E"/>
    <w:rsid w:val="00610526"/>
    <w:rsid w:val="00633979"/>
    <w:rsid w:val="00640F8E"/>
    <w:rsid w:val="006867DA"/>
    <w:rsid w:val="007337FF"/>
    <w:rsid w:val="00746AAC"/>
    <w:rsid w:val="007C39D5"/>
    <w:rsid w:val="007E78BD"/>
    <w:rsid w:val="00826766"/>
    <w:rsid w:val="0083663D"/>
    <w:rsid w:val="00853FF2"/>
    <w:rsid w:val="008A1F57"/>
    <w:rsid w:val="008B7950"/>
    <w:rsid w:val="008E0E84"/>
    <w:rsid w:val="008E2E3F"/>
    <w:rsid w:val="00996565"/>
    <w:rsid w:val="00AA1E88"/>
    <w:rsid w:val="00AD7FC7"/>
    <w:rsid w:val="00B01E6C"/>
    <w:rsid w:val="00BA1D58"/>
    <w:rsid w:val="00BD654B"/>
    <w:rsid w:val="00BF0D97"/>
    <w:rsid w:val="00CB3FA3"/>
    <w:rsid w:val="00D16391"/>
    <w:rsid w:val="00DC59AB"/>
    <w:rsid w:val="00E16924"/>
    <w:rsid w:val="00F1653F"/>
    <w:rsid w:val="00F368C1"/>
    <w:rsid w:val="00F3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95AE"/>
  <w15:chartTrackingRefBased/>
  <w15:docId w15:val="{E5374838-F4B8-0742-88D0-24E92579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D58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80F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6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F7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6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6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6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5BB"/>
  </w:style>
  <w:style w:type="paragraph" w:styleId="Footer">
    <w:name w:val="footer"/>
    <w:basedOn w:val="Normal"/>
    <w:link w:val="Foot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5BB"/>
  </w:style>
  <w:style w:type="character" w:styleId="PageNumber">
    <w:name w:val="page number"/>
    <w:basedOn w:val="DefaultParagraphFont"/>
    <w:uiPriority w:val="99"/>
    <w:semiHidden/>
    <w:unhideWhenUsed/>
    <w:rsid w:val="00746AAC"/>
  </w:style>
  <w:style w:type="character" w:customStyle="1" w:styleId="Heading1Char">
    <w:name w:val="Heading 1 Char"/>
    <w:basedOn w:val="DefaultParagraphFont"/>
    <w:link w:val="Heading1"/>
    <w:uiPriority w:val="9"/>
    <w:rsid w:val="00BA1D58"/>
    <w:rPr>
      <w:rFonts w:ascii="Calibri" w:eastAsiaTheme="majorEastAsia" w:hAnsi="Calibr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63D"/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63D"/>
    <w:rPr>
      <w:rFonts w:asciiTheme="majorHAnsi" w:eastAsiaTheme="majorEastAsia" w:hAnsiTheme="majorHAnsi" w:cstheme="majorBidi"/>
      <w:color w:val="003F7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63D"/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63D"/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3663D"/>
    <w:rPr>
      <w:b/>
      <w:bCs/>
      <w:color w:val="0080FF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3663D"/>
    <w:pPr>
      <w:pBdr>
        <w:bottom w:val="single" w:sz="8" w:space="4" w:color="0080FF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663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63D"/>
    <w:pPr>
      <w:numPr>
        <w:ilvl w:val="1"/>
      </w:numPr>
    </w:pPr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63D"/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10"/>
    <w:qFormat/>
    <w:rsid w:val="0083663D"/>
    <w:rPr>
      <w:b/>
      <w:bCs/>
    </w:rPr>
  </w:style>
  <w:style w:type="character" w:styleId="Emphasis">
    <w:name w:val="Emphasis"/>
    <w:basedOn w:val="DefaultParagraphFont"/>
    <w:uiPriority w:val="20"/>
    <w:qFormat/>
    <w:rsid w:val="0083663D"/>
    <w:rPr>
      <w:i/>
      <w:iCs/>
    </w:rPr>
  </w:style>
  <w:style w:type="paragraph" w:styleId="NoSpacing">
    <w:name w:val="No Spacing"/>
    <w:link w:val="NoSpacingChar"/>
    <w:uiPriority w:val="1"/>
    <w:qFormat/>
    <w:rsid w:val="008366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663D"/>
  </w:style>
  <w:style w:type="paragraph" w:styleId="Quote">
    <w:name w:val="Quote"/>
    <w:basedOn w:val="Normal"/>
    <w:next w:val="Normal"/>
    <w:link w:val="QuoteChar"/>
    <w:uiPriority w:val="29"/>
    <w:qFormat/>
    <w:rsid w:val="008366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3663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63D"/>
    <w:pPr>
      <w:pBdr>
        <w:bottom w:val="single" w:sz="4" w:space="4" w:color="0080FF" w:themeColor="accent1"/>
      </w:pBdr>
      <w:spacing w:before="200" w:after="280"/>
      <w:ind w:left="936" w:right="936"/>
    </w:pPr>
    <w:rPr>
      <w:b/>
      <w:bCs/>
      <w:i/>
      <w:iCs/>
      <w:color w:val="0080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63D"/>
    <w:rPr>
      <w:b/>
      <w:bCs/>
      <w:i/>
      <w:iCs/>
      <w:color w:val="0080FF" w:themeColor="accent1"/>
    </w:rPr>
  </w:style>
  <w:style w:type="character" w:styleId="SubtleEmphasis">
    <w:name w:val="Subtle Emphasis"/>
    <w:basedOn w:val="DefaultParagraphFont"/>
    <w:uiPriority w:val="19"/>
    <w:qFormat/>
    <w:rsid w:val="008366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3663D"/>
    <w:rPr>
      <w:b/>
      <w:bCs/>
      <w:i/>
      <w:iCs/>
      <w:color w:val="0080FF" w:themeColor="accent1"/>
    </w:rPr>
  </w:style>
  <w:style w:type="character" w:styleId="SubtleReference">
    <w:name w:val="Subtle Reference"/>
    <w:basedOn w:val="DefaultParagraphFont"/>
    <w:uiPriority w:val="31"/>
    <w:qFormat/>
    <w:rsid w:val="0083663D"/>
    <w:rPr>
      <w:smallCaps/>
      <w:color w:val="65498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3663D"/>
    <w:rPr>
      <w:b/>
      <w:bCs/>
      <w:smallCaps/>
      <w:color w:val="65498E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3663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63D"/>
    <w:pPr>
      <w:outlineLvl w:val="9"/>
    </w:pPr>
  </w:style>
  <w:style w:type="paragraph" w:customStyle="1" w:styleId="PersonalName">
    <w:name w:val="Personal Name"/>
    <w:basedOn w:val="Title"/>
    <w:rsid w:val="007337FF"/>
    <w:rPr>
      <w:b/>
      <w:caps/>
      <w:color w:val="000000"/>
      <w:sz w:val="28"/>
      <w:szCs w:val="28"/>
    </w:rPr>
  </w:style>
  <w:style w:type="paragraph" w:customStyle="1" w:styleId="Style1">
    <w:name w:val="Style1"/>
    <w:basedOn w:val="Title"/>
    <w:qFormat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qFormat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11"/>
    <w:qFormat/>
    <w:rsid w:val="008E2E3F"/>
    <w:pPr>
      <w:numPr>
        <w:numId w:val="15"/>
      </w:numPr>
      <w:spacing w:after="160" w:line="259" w:lineRule="auto"/>
      <w:ind w:right="720"/>
    </w:pPr>
    <w:rPr>
      <w:rFonts w:ascii="Arial" w:eastAsiaTheme="minorHAnsi" w:hAnsi="Arial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nstanthine/Documents/1.%20HIL%20WORK/WORKSHOPS/Coaching%20for%20Conscious%20Change%20/Coaching%20for%20Conscious%20Change%20(C4CC)-%203%20Day%20Seminar/C4CC%20Handouts/C4CC%20Handout%20Template.dotx" TargetMode="External"/></Relationships>
</file>

<file path=word/theme/theme1.xml><?xml version="1.0" encoding="utf-8"?>
<a:theme xmlns:a="http://schemas.openxmlformats.org/drawingml/2006/main" name="HIL Purple Basic">
  <a:themeElements>
    <a:clrScheme name="HIL Conscious Coaching 1">
      <a:dk1>
        <a:sysClr val="windowText" lastClr="000000"/>
      </a:dk1>
      <a:lt1>
        <a:sysClr val="window" lastClr="FFFFFF"/>
      </a:lt1>
      <a:dk2>
        <a:srgbClr val="000000"/>
      </a:dk2>
      <a:lt2>
        <a:srgbClr val="65498E"/>
      </a:lt2>
      <a:accent1>
        <a:srgbClr val="0080FF"/>
      </a:accent1>
      <a:accent2>
        <a:srgbClr val="65498E"/>
      </a:accent2>
      <a:accent3>
        <a:srgbClr val="C32D2E"/>
      </a:accent3>
      <a:accent4>
        <a:srgbClr val="66CCFF"/>
      </a:accent4>
      <a:accent5>
        <a:srgbClr val="8000FF"/>
      </a:accent5>
      <a:accent6>
        <a:srgbClr val="475A8D"/>
      </a:accent6>
      <a:hlink>
        <a:srgbClr val="0000FF"/>
      </a:hlink>
      <a:folHlink>
        <a:srgbClr val="008040"/>
      </a:folHlink>
    </a:clrScheme>
    <a:fontScheme name="4_Solstice">
      <a:majorFont>
        <a:latin typeface="Gill Sans MT"/>
        <a:ea typeface="ヒラギノ角ゴ ProN W3"/>
        <a:cs typeface="ヒラギノ角ゴ ProN W3"/>
      </a:majorFont>
      <a:minorFont>
        <a:latin typeface="Gill Sans MT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lnDef>
  </a:objectDefaults>
  <a:extraClrSchemeLst>
    <a:extraClrScheme>
      <a:clrScheme name="4_Solstic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C4CC Handout Template.dotx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3</cp:revision>
  <cp:lastPrinted>2018-02-09T04:39:00Z</cp:lastPrinted>
  <dcterms:created xsi:type="dcterms:W3CDTF">2019-08-16T20:06:00Z</dcterms:created>
  <dcterms:modified xsi:type="dcterms:W3CDTF">2019-11-20T14:54:00Z</dcterms:modified>
</cp:coreProperties>
</file>